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EE30F" w14:textId="4B8A3645" w:rsidR="003E63E6" w:rsidRDefault="003E63E6" w:rsidP="00194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27668F" w:rsidRPr="0027668F">
        <w:rPr>
          <w:b/>
          <w:noProof/>
          <w:sz w:val="24"/>
        </w:rPr>
        <w:t>C4-212189</w:t>
      </w:r>
    </w:p>
    <w:p w14:paraId="7E299920" w14:textId="77777777" w:rsidR="003E63E6" w:rsidRDefault="003E63E6" w:rsidP="003E63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A3BCD0" w:rsidR="001E41F3" w:rsidRPr="00410371" w:rsidRDefault="008B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18A8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A518A8">
              <w:rPr>
                <w:b/>
                <w:noProof/>
                <w:sz w:val="28"/>
              </w:rPr>
              <w:t>.</w:t>
            </w:r>
            <w:r w:rsidR="00EF367D">
              <w:rPr>
                <w:b/>
                <w:noProof/>
                <w:sz w:val="28"/>
              </w:rPr>
              <w:t>524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76670" w:rsidR="001E41F3" w:rsidRPr="0027668F" w:rsidRDefault="0027668F" w:rsidP="002766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7668F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56DC49" w:rsidR="001E41F3" w:rsidRPr="00410371" w:rsidRDefault="00EF3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1EB945" w:rsidR="001E41F3" w:rsidRPr="00410371" w:rsidRDefault="003E63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7805">
              <w:rPr>
                <w:b/>
                <w:noProof/>
                <w:sz w:val="28"/>
              </w:rPr>
              <w:t>7</w:t>
            </w:r>
            <w:r w:rsidR="00A518A8">
              <w:rPr>
                <w:b/>
                <w:noProof/>
                <w:sz w:val="28"/>
              </w:rPr>
              <w:t>.</w:t>
            </w:r>
            <w:r w:rsidR="00BC7805">
              <w:rPr>
                <w:b/>
                <w:noProof/>
                <w:sz w:val="28"/>
              </w:rPr>
              <w:t>0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5CDAD" w:rsidR="001E41F3" w:rsidRDefault="00BB425D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F6C9E4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6779F" w:rsidR="001E41F3" w:rsidRDefault="00C57974" w:rsidP="007E4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3C103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F367D">
              <w:t>4</w:t>
            </w:r>
            <w:r>
              <w:t>-0</w:t>
            </w:r>
            <w:r w:rsidR="00EF367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D2CD8C" w:rsidR="001E41F3" w:rsidRDefault="007D7F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B83F6" w14:textId="0C56AB65" w:rsidR="00D243F1" w:rsidRDefault="00BB425D" w:rsidP="0090644D">
            <w:pPr>
              <w:pStyle w:val="CRCoverPage"/>
              <w:spacing w:after="0"/>
              <w:ind w:left="100"/>
            </w:pPr>
            <w:r>
              <w:t>Wrong style</w:t>
            </w:r>
            <w:r w:rsidR="00EF2BD6">
              <w:t xml:space="preserve"> of headline 5.4</w:t>
            </w:r>
            <w:r>
              <w:t>.</w:t>
            </w:r>
          </w:p>
          <w:p w14:paraId="708AA7DE" w14:textId="501F52E2" w:rsidR="00BB425D" w:rsidRDefault="00BB425D" w:rsidP="009064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8AB25" w14:textId="77777777" w:rsidR="001E41F3" w:rsidRDefault="00C57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editorial error</w:t>
            </w:r>
            <w:r w:rsidR="00623379">
              <w:rPr>
                <w:noProof/>
              </w:rPr>
              <w:t>.</w:t>
            </w:r>
          </w:p>
          <w:p w14:paraId="31C656EC" w14:textId="20C268BC" w:rsidR="00BB425D" w:rsidRDefault="00BB4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93D9A7" w:rsidR="001E41F3" w:rsidRDefault="00C57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specification makes it difficult to read.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A6981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7849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7B8FA2AE" w14:textId="77777777" w:rsidR="007E422B" w:rsidRPr="00C9373F" w:rsidRDefault="007E422B">
      <w:pPr>
        <w:pStyle w:val="2"/>
        <w:pPrChange w:id="3" w:author="ZTE-rev" w:date="2021-04-06T09:22:00Z">
          <w:pPr>
            <w:pStyle w:val="TH"/>
          </w:pPr>
        </w:pPrChange>
      </w:pPr>
      <w:r w:rsidRPr="00C9373F">
        <w:t>5</w:t>
      </w:r>
      <w:r w:rsidRPr="00C9373F">
        <w:rPr>
          <w:rFonts w:hint="eastAsia"/>
        </w:rPr>
        <w:t>.</w:t>
      </w:r>
      <w:r w:rsidRPr="00C9373F">
        <w:t>4</w:t>
      </w:r>
      <w:r w:rsidRPr="00C9373F">
        <w:rPr>
          <w:rFonts w:hint="eastAsia"/>
        </w:rPr>
        <w:tab/>
      </w:r>
      <w:r w:rsidRPr="00C9373F">
        <w:t>Mapping between N4 causes and 5GSM causes</w:t>
      </w:r>
    </w:p>
    <w:p w14:paraId="5060E193" w14:textId="77777777" w:rsidR="007E422B" w:rsidRPr="00C9373F" w:rsidRDefault="007E422B" w:rsidP="007E422B">
      <w:pPr>
        <w:pStyle w:val="3"/>
      </w:pPr>
      <w:bookmarkStart w:id="4" w:name="_Toc4598471"/>
      <w:bookmarkStart w:id="5" w:name="_Toc29807419"/>
      <w:bookmarkStart w:id="6" w:name="_Toc45022160"/>
      <w:r w:rsidRPr="00C9373F">
        <w:t>5</w:t>
      </w:r>
      <w:r w:rsidRPr="00C9373F">
        <w:rPr>
          <w:rFonts w:hint="eastAsia"/>
        </w:rPr>
        <w:t>.</w:t>
      </w:r>
      <w:r w:rsidRPr="00C9373F">
        <w:t>4</w:t>
      </w:r>
      <w:r w:rsidRPr="00C9373F">
        <w:rPr>
          <w:rFonts w:hint="eastAsia"/>
        </w:rPr>
        <w:t>.1</w:t>
      </w:r>
      <w:r w:rsidRPr="00C9373F">
        <w:rPr>
          <w:rFonts w:hint="eastAsia"/>
        </w:rPr>
        <w:tab/>
        <w:t>General</w:t>
      </w:r>
      <w:bookmarkEnd w:id="4"/>
      <w:bookmarkEnd w:id="5"/>
      <w:bookmarkEnd w:id="6"/>
    </w:p>
    <w:p w14:paraId="2FBAA1B0" w14:textId="77777777" w:rsidR="007E422B" w:rsidRPr="00C9373F" w:rsidRDefault="007E422B" w:rsidP="007E422B">
      <w:r w:rsidRPr="00C9373F">
        <w:t>N4 error handling and cause codes are defined in 3GPP TS 29.244 [</w:t>
      </w:r>
      <w:r>
        <w:t>2</w:t>
      </w:r>
      <w:r w:rsidRPr="00C9373F">
        <w:t>].</w:t>
      </w:r>
    </w:p>
    <w:p w14:paraId="25D9BC40" w14:textId="77777777" w:rsidR="007E422B" w:rsidRPr="00C9373F" w:rsidRDefault="007E422B" w:rsidP="007E422B">
      <w:r w:rsidRPr="00C9373F">
        <w:t xml:space="preserve">The receipt of an N4 error may trigger error handling in SMF. </w:t>
      </w:r>
      <w:r>
        <w:t>This clause defines t</w:t>
      </w:r>
      <w:r w:rsidRPr="00C9373F">
        <w:t xml:space="preserve">he mapping </w:t>
      </w:r>
      <w:r>
        <w:t xml:space="preserve">performed by the SMF between </w:t>
      </w:r>
      <w:r w:rsidRPr="00C9373F">
        <w:t>when an error received on N4 interface cannot be resolved by SMF and results in the SMF sending a 5GSM message to the UE.</w:t>
      </w:r>
    </w:p>
    <w:p w14:paraId="6E82802A" w14:textId="0121926D" w:rsidR="00D54024" w:rsidRPr="007E422B" w:rsidRDefault="00D54024" w:rsidP="00C57974">
      <w:pPr>
        <w:rPr>
          <w:noProof/>
        </w:rPr>
      </w:pPr>
    </w:p>
    <w:p w14:paraId="73F6FF8B" w14:textId="21B354CA" w:rsidR="00D66A2F" w:rsidRPr="00A54142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F21AB2" w14:textId="77777777" w:rsidR="00D66A2F" w:rsidRDefault="00D66A2F">
      <w:pPr>
        <w:rPr>
          <w:noProof/>
        </w:rPr>
      </w:pPr>
    </w:p>
    <w:sectPr w:rsidR="00D66A2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23C9C" w14:textId="77777777" w:rsidR="008B45DB" w:rsidRDefault="008B45DB">
      <w:r>
        <w:separator/>
      </w:r>
    </w:p>
  </w:endnote>
  <w:endnote w:type="continuationSeparator" w:id="0">
    <w:p w14:paraId="0999AAA2" w14:textId="77777777" w:rsidR="008B45DB" w:rsidRDefault="008B4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297AF" w14:textId="77777777" w:rsidR="008B45DB" w:rsidRDefault="008B45DB">
      <w:r>
        <w:separator/>
      </w:r>
    </w:p>
  </w:footnote>
  <w:footnote w:type="continuationSeparator" w:id="0">
    <w:p w14:paraId="1FB5BA46" w14:textId="77777777" w:rsidR="008B45DB" w:rsidRDefault="008B4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9703770"/>
    <w:multiLevelType w:val="hybridMultilevel"/>
    <w:tmpl w:val="003A129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4B26DF"/>
    <w:multiLevelType w:val="hybridMultilevel"/>
    <w:tmpl w:val="CC1624D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1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8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4"/>
  </w:num>
  <w:num w:numId="5">
    <w:abstractNumId w:val="14"/>
  </w:num>
  <w:num w:numId="6">
    <w:abstractNumId w:val="27"/>
  </w:num>
  <w:num w:numId="7">
    <w:abstractNumId w:val="18"/>
  </w:num>
  <w:num w:numId="8">
    <w:abstractNumId w:val="22"/>
  </w:num>
  <w:num w:numId="9">
    <w:abstractNumId w:val="0"/>
  </w:num>
  <w:num w:numId="10">
    <w:abstractNumId w:val="5"/>
  </w:num>
  <w:num w:numId="11">
    <w:abstractNumId w:val="10"/>
  </w:num>
  <w:num w:numId="12">
    <w:abstractNumId w:val="17"/>
  </w:num>
  <w:num w:numId="13">
    <w:abstractNumId w:val="9"/>
  </w:num>
  <w:num w:numId="14">
    <w:abstractNumId w:val="15"/>
  </w:num>
  <w:num w:numId="15">
    <w:abstractNumId w:val="1"/>
  </w:num>
  <w:num w:numId="16">
    <w:abstractNumId w:val="21"/>
  </w:num>
  <w:num w:numId="17">
    <w:abstractNumId w:val="8"/>
  </w:num>
  <w:num w:numId="18">
    <w:abstractNumId w:val="2"/>
  </w:num>
  <w:num w:numId="19">
    <w:abstractNumId w:val="26"/>
  </w:num>
  <w:num w:numId="20">
    <w:abstractNumId w:val="11"/>
  </w:num>
  <w:num w:numId="21">
    <w:abstractNumId w:val="25"/>
  </w:num>
  <w:num w:numId="22">
    <w:abstractNumId w:val="23"/>
  </w:num>
  <w:num w:numId="23">
    <w:abstractNumId w:val="19"/>
  </w:num>
  <w:num w:numId="24">
    <w:abstractNumId w:val="20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4"/>
  </w:num>
  <w:num w:numId="2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2"/>
    <w:rsid w:val="00022E4A"/>
    <w:rsid w:val="000628F9"/>
    <w:rsid w:val="000A6394"/>
    <w:rsid w:val="000A7C37"/>
    <w:rsid w:val="000B53C8"/>
    <w:rsid w:val="000B7FED"/>
    <w:rsid w:val="000C038A"/>
    <w:rsid w:val="000C6598"/>
    <w:rsid w:val="000D44B3"/>
    <w:rsid w:val="00127BAC"/>
    <w:rsid w:val="00145D43"/>
    <w:rsid w:val="00192C46"/>
    <w:rsid w:val="001A08B3"/>
    <w:rsid w:val="001A7B60"/>
    <w:rsid w:val="001B52F0"/>
    <w:rsid w:val="001B7A65"/>
    <w:rsid w:val="001C7264"/>
    <w:rsid w:val="001E41F3"/>
    <w:rsid w:val="0026004D"/>
    <w:rsid w:val="002640DD"/>
    <w:rsid w:val="00265A09"/>
    <w:rsid w:val="00267E20"/>
    <w:rsid w:val="00275D12"/>
    <w:rsid w:val="0027668F"/>
    <w:rsid w:val="00284FEB"/>
    <w:rsid w:val="002860C4"/>
    <w:rsid w:val="00290A19"/>
    <w:rsid w:val="002A4E19"/>
    <w:rsid w:val="002B5741"/>
    <w:rsid w:val="002E472E"/>
    <w:rsid w:val="002E6B3E"/>
    <w:rsid w:val="00305409"/>
    <w:rsid w:val="003609EF"/>
    <w:rsid w:val="0036231A"/>
    <w:rsid w:val="00374DD4"/>
    <w:rsid w:val="003B69F1"/>
    <w:rsid w:val="003D454E"/>
    <w:rsid w:val="003E1A36"/>
    <w:rsid w:val="003E63E6"/>
    <w:rsid w:val="00402579"/>
    <w:rsid w:val="00410371"/>
    <w:rsid w:val="004242F1"/>
    <w:rsid w:val="004509F7"/>
    <w:rsid w:val="004A5004"/>
    <w:rsid w:val="004B75B7"/>
    <w:rsid w:val="0051580D"/>
    <w:rsid w:val="00527AE5"/>
    <w:rsid w:val="00547111"/>
    <w:rsid w:val="0057588F"/>
    <w:rsid w:val="00592D74"/>
    <w:rsid w:val="005E2C44"/>
    <w:rsid w:val="00621188"/>
    <w:rsid w:val="00623379"/>
    <w:rsid w:val="006257ED"/>
    <w:rsid w:val="006324AB"/>
    <w:rsid w:val="00665C47"/>
    <w:rsid w:val="00695808"/>
    <w:rsid w:val="006A3012"/>
    <w:rsid w:val="006A51C5"/>
    <w:rsid w:val="006B23C2"/>
    <w:rsid w:val="006B46FB"/>
    <w:rsid w:val="006E21FB"/>
    <w:rsid w:val="00745100"/>
    <w:rsid w:val="00770B7B"/>
    <w:rsid w:val="00792342"/>
    <w:rsid w:val="00796E2D"/>
    <w:rsid w:val="007977A8"/>
    <w:rsid w:val="007B512A"/>
    <w:rsid w:val="007B6F63"/>
    <w:rsid w:val="007C2097"/>
    <w:rsid w:val="007C2577"/>
    <w:rsid w:val="007D6A07"/>
    <w:rsid w:val="007D7F5D"/>
    <w:rsid w:val="007E422B"/>
    <w:rsid w:val="007F7259"/>
    <w:rsid w:val="008040A8"/>
    <w:rsid w:val="008279FA"/>
    <w:rsid w:val="008626E7"/>
    <w:rsid w:val="00870EE7"/>
    <w:rsid w:val="008863B9"/>
    <w:rsid w:val="008A45A6"/>
    <w:rsid w:val="008B45DB"/>
    <w:rsid w:val="008D6101"/>
    <w:rsid w:val="008F3789"/>
    <w:rsid w:val="008F686C"/>
    <w:rsid w:val="0090644D"/>
    <w:rsid w:val="009148DE"/>
    <w:rsid w:val="00941E30"/>
    <w:rsid w:val="009777D9"/>
    <w:rsid w:val="00991B88"/>
    <w:rsid w:val="009A5753"/>
    <w:rsid w:val="009A579D"/>
    <w:rsid w:val="009B1FE7"/>
    <w:rsid w:val="009E3297"/>
    <w:rsid w:val="009F734F"/>
    <w:rsid w:val="00A246B6"/>
    <w:rsid w:val="00A47E70"/>
    <w:rsid w:val="00A50CF0"/>
    <w:rsid w:val="00A518A8"/>
    <w:rsid w:val="00A7671C"/>
    <w:rsid w:val="00AA2CBC"/>
    <w:rsid w:val="00AC5820"/>
    <w:rsid w:val="00AD1CD8"/>
    <w:rsid w:val="00AF53F3"/>
    <w:rsid w:val="00B258BB"/>
    <w:rsid w:val="00B52AAE"/>
    <w:rsid w:val="00B67B97"/>
    <w:rsid w:val="00B9511E"/>
    <w:rsid w:val="00B968C8"/>
    <w:rsid w:val="00BA3EC5"/>
    <w:rsid w:val="00BA51D9"/>
    <w:rsid w:val="00BB425D"/>
    <w:rsid w:val="00BB5DFC"/>
    <w:rsid w:val="00BC7805"/>
    <w:rsid w:val="00BD279D"/>
    <w:rsid w:val="00BD6BB8"/>
    <w:rsid w:val="00C04958"/>
    <w:rsid w:val="00C22633"/>
    <w:rsid w:val="00C25B8B"/>
    <w:rsid w:val="00C41921"/>
    <w:rsid w:val="00C57957"/>
    <w:rsid w:val="00C57974"/>
    <w:rsid w:val="00C66BA2"/>
    <w:rsid w:val="00C95985"/>
    <w:rsid w:val="00CB5EC6"/>
    <w:rsid w:val="00CC5026"/>
    <w:rsid w:val="00CC68D0"/>
    <w:rsid w:val="00D03F9A"/>
    <w:rsid w:val="00D06D51"/>
    <w:rsid w:val="00D243F1"/>
    <w:rsid w:val="00D24991"/>
    <w:rsid w:val="00D50255"/>
    <w:rsid w:val="00D54024"/>
    <w:rsid w:val="00D66520"/>
    <w:rsid w:val="00D66A2F"/>
    <w:rsid w:val="00DE34CF"/>
    <w:rsid w:val="00E11E60"/>
    <w:rsid w:val="00E13F3D"/>
    <w:rsid w:val="00E3434B"/>
    <w:rsid w:val="00E34898"/>
    <w:rsid w:val="00E669A7"/>
    <w:rsid w:val="00EB09B7"/>
    <w:rsid w:val="00EE7D7C"/>
    <w:rsid w:val="00EF2BD6"/>
    <w:rsid w:val="00EF367D"/>
    <w:rsid w:val="00F230A9"/>
    <w:rsid w:val="00F25D98"/>
    <w:rsid w:val="00F300FB"/>
    <w:rsid w:val="00F42245"/>
    <w:rsid w:val="00F51B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uiPriority w:val="9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character" w:customStyle="1" w:styleId="Char">
    <w:name w:val="页眉 Char"/>
    <w:link w:val="a4"/>
    <w:rsid w:val="004A500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4A500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A500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00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1">
    <w:name w:val="列表 Char"/>
    <w:link w:val="a8"/>
    <w:rsid w:val="004A500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4A5004"/>
    <w:rPr>
      <w:rFonts w:ascii="Times New Roman" w:hAnsi="Times New Roman"/>
      <w:sz w:val="16"/>
      <w:lang w:val="en-GB" w:eastAsia="en-US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5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064BD-9BD9-42F6-83F8-7C1202FBF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8</cp:revision>
  <cp:lastPrinted>1899-12-31T23:00:00Z</cp:lastPrinted>
  <dcterms:created xsi:type="dcterms:W3CDTF">2021-03-04T10:20:00Z</dcterms:created>
  <dcterms:modified xsi:type="dcterms:W3CDTF">2021-04-06T02:43:00Z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